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14:paraId="09F6EA84" w14:textId="77777777" w:rsidTr="007A15B1">
        <w:trPr>
          <w:cantSplit/>
          <w:trHeight w:val="270"/>
          <w:tblHeader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BE846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A91EE" w14:textId="77777777"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D42C2" w14:textId="7EA9C005"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0C27E0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14:paraId="17600A7E" w14:textId="77777777" w:rsidTr="007A15B1">
        <w:trPr>
          <w:cantSplit/>
          <w:trHeight w:val="270"/>
          <w:tblHeader/>
        </w:trPr>
        <w:tc>
          <w:tcPr>
            <w:tcW w:w="356" w:type="dxa"/>
            <w:gridSpan w:val="2"/>
            <w:tcBorders>
              <w:top w:val="nil"/>
              <w:left w:val="nil"/>
              <w:right w:val="nil"/>
            </w:tcBorders>
          </w:tcPr>
          <w:p w14:paraId="608F7BDB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4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7B8F5958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45638E89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14:paraId="0FA6D9D4" w14:textId="77777777" w:rsidTr="000C27E0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5A7F4CC1" w14:textId="77777777"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60B05ECE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6931E4BE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3A213A0B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27BC9CDA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14:paraId="09DA1D68" w14:textId="77777777"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14:paraId="159DF216" w14:textId="77777777" w:rsidTr="000C27E0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0EFF5297" w14:textId="77777777"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741023A6" w14:textId="77777777"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2A348B5F" w14:textId="77777777"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3CD37CED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186C5988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0FB36A2F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14:paraId="70FD5441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419630E2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39DE1DE7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192DEB8E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14:paraId="11B268C0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04695024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57342601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14:paraId="06A2E5A9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32512A16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14:paraId="6EC84F7A" w14:textId="77777777"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D255D3" w:rsidRPr="00D468E3" w14:paraId="068DB09F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D9549CF" w14:textId="77777777" w:rsidR="00D255D3" w:rsidRPr="00D468E3" w:rsidRDefault="00D255D3" w:rsidP="00D255D3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33D77BE" w14:textId="77777777" w:rsidR="00D255D3" w:rsidRPr="00D468E3" w:rsidRDefault="00D255D3" w:rsidP="00D255D3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1827A34B" w14:textId="77777777" w:rsidR="00D255D3" w:rsidRPr="00D468E3" w:rsidRDefault="00D255D3" w:rsidP="00D255D3">
            <w:pPr>
              <w:ind w:rightChars="10" w:right="24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D468E3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經常門合計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B0440B" w14:textId="68FD6422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125,445,278,000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C2F44FE" w14:textId="3BBF0FC5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122,131,085,561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C76ACCD" w14:textId="6BBF10CE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2,828,743,388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CFF6DD" w14:textId="11C428C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83E2D37" w14:textId="05BB419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124,959,828,949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45961E9" w14:textId="073B974B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40DF3B3" w14:textId="57FE300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64ADB84" w14:textId="7B3666C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0D4275A" w14:textId="4071B0A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122,131,085,561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5F67DB6" w14:textId="591A5CF6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2,828,743,388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C419D0A" w14:textId="70DA8CA9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C324E17" w14:textId="0DD4FAAF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124,959,828,949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0EAB0CE" w14:textId="5C5C5C3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- 485,449,051</w:t>
            </w:r>
          </w:p>
        </w:tc>
      </w:tr>
      <w:tr w:rsidR="00D255D3" w:rsidRPr="00D468E3" w14:paraId="12DE7188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4BD78D1" w14:textId="77777777" w:rsidR="00D255D3" w:rsidRPr="00D468E3" w:rsidRDefault="00D255D3" w:rsidP="00D255D3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3D08E1D" w14:textId="77777777" w:rsidR="00D255D3" w:rsidRPr="00D468E3" w:rsidRDefault="00D255D3" w:rsidP="00D255D3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22E8E479" w14:textId="77777777" w:rsidR="00D255D3" w:rsidRPr="00D468E3" w:rsidRDefault="00D255D3" w:rsidP="00D255D3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D468E3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91CC33" w14:textId="6D50AE35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63,222,355,000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539CFE" w14:textId="40ED4C41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64,586,965,858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9BA754B" w14:textId="2A5AEFA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958,902,307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32A0DB" w14:textId="30DD6C39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51BD89" w14:textId="05F69355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65,545,868,165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0E111A7" w14:textId="2154C182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56F0830" w14:textId="7AB1FEAE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F99EF14" w14:textId="02BAE80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F75C3B5" w14:textId="434FA44E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64,586,965,858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3E1D0BE" w14:textId="1999B01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958,902,307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911E8A2" w14:textId="1F6963CF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F166000" w14:textId="4E89F65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65,545,868,165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86DAEFA" w14:textId="795E9C8F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2,323,513,165</w:t>
            </w:r>
          </w:p>
        </w:tc>
      </w:tr>
      <w:tr w:rsidR="00D255D3" w14:paraId="288A4AAD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AB63788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B7D6766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54F48BCB" w14:textId="54B53BC1" w:rsidR="00D255D3" w:rsidRDefault="00D255D3" w:rsidP="00D255D3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遺產及贈與稅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A3DF7C" w14:textId="77D49BC2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725,182,000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DC171BC" w14:textId="65FD0A0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1,219,000,120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1352365" w14:textId="78CE5F0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9BBB53" w14:textId="1CC9FD9E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76E2CA1" w14:textId="5A4B107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1,219,000,120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8B2EF48" w14:textId="31844FC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3929258" w14:textId="69C0DC75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905171B" w14:textId="0C5674C8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354382E" w14:textId="61377C26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1,219,000,120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0FC2098" w14:textId="01A31AF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37B1FA3" w14:textId="09A64C1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579A7CE" w14:textId="5010D68D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1,219,000,120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72744E2" w14:textId="77B1430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493,818,120</w:t>
            </w:r>
          </w:p>
        </w:tc>
      </w:tr>
      <w:tr w:rsidR="00D255D3" w14:paraId="71619911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5C5F87A4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7E392A4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507D8547" w14:textId="127C798E" w:rsidR="00D255D3" w:rsidRDefault="00D255D3" w:rsidP="00D255D3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6EDD9D" w14:textId="6CC737DD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596,944,000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A38D4A9" w14:textId="544BF0EB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525,384,460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1431E5A" w14:textId="6EA11D9F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41,299,403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6F03D0F" w14:textId="5F99BDA0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963448A" w14:textId="0430E9BD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566,683,863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0491EAD" w14:textId="4F2EF988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02AA3B2" w14:textId="04ACDD8E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ED6BD22" w14:textId="303B4399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F22702E" w14:textId="5F690C2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525,384,460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73682B5" w14:textId="2232B90E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41,299,403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141261C" w14:textId="7A1DCA56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B5FB72C" w14:textId="6060FC4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566,683,863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202D2E5" w14:textId="59AA0A3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- 30,260,137</w:t>
            </w:r>
          </w:p>
        </w:tc>
      </w:tr>
      <w:tr w:rsidR="00D255D3" w14:paraId="26872203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83A275F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A054DA3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8805629" w14:textId="0D960169" w:rsidR="00D255D3" w:rsidRDefault="00D255D3" w:rsidP="00D255D3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7624C2" w14:textId="2DC1348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675,489,000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6CF35B" w14:textId="5636714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853,478,734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FC0AB79" w14:textId="09CCDED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D7F0A63" w14:textId="5725E419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DBE521A" w14:textId="67B7A87E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853,478,734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9609CFE" w14:textId="0E42BAB0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A738554" w14:textId="008628CE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CCEC52D" w14:textId="3E7080FF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36F2B23" w14:textId="23036AF9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853,478,734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AD6A4BF" w14:textId="03F15A2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7B14B8" w14:textId="1F13F90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7D6AECF" w14:textId="52BFB0EE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853,478,734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1FD1E7B" w14:textId="7B574FF0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177,989,734</w:t>
            </w:r>
          </w:p>
        </w:tc>
      </w:tr>
      <w:tr w:rsidR="00D255D3" w14:paraId="7D37CEDA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293091F3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75BEE58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4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2CD3825B" w14:textId="2C804BDB" w:rsidR="00D255D3" w:rsidRDefault="00D255D3" w:rsidP="00D255D3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3CB579" w14:textId="3E0FABC8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5,747,192,000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90AC9AF" w14:textId="36075F91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5,688,083,123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DE81989" w14:textId="5672762D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288A3D" w14:textId="46570EBF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A4C2E89" w14:textId="114595B8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5,688,083,123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7A218A9" w14:textId="0F79272B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098CB89" w14:textId="79622145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0C50CD4" w14:textId="458C135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289F47C" w14:textId="0F83D66B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5,688,083,123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1752039" w14:textId="65F09A22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562091D" w14:textId="2CACD72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D0498A4" w14:textId="361F527E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5,688,083,123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460B621" w14:textId="7857E0A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- 59,108,877</w:t>
            </w:r>
          </w:p>
        </w:tc>
      </w:tr>
      <w:tr w:rsidR="00D255D3" w14:paraId="4944E0F7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1076A3E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483BFD6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5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7D63637C" w14:textId="2432C2FF" w:rsidR="00D255D3" w:rsidRDefault="00D255D3" w:rsidP="00D255D3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EC77DE" w14:textId="7428A829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11,917,356,000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BF682C" w14:textId="5615853F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11,324,751,408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40C48BD" w14:textId="7600A3FD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64F2B97" w14:textId="47BB805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6480AC9" w14:textId="1DE023E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11,324,751,408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4D28D12" w14:textId="22D0A2C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C7AD363" w14:textId="7755F4E9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F0C73BB" w14:textId="48DE500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BC07CA9" w14:textId="7362202B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11,324,751,408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27B5448" w14:textId="3C7FCB0E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05D35C8" w14:textId="73A05B36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2E51B83" w14:textId="2042A6E9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11,324,751,408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A5D52F8" w14:textId="6F9A5418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- 592,604,592</w:t>
            </w:r>
          </w:p>
        </w:tc>
      </w:tr>
      <w:tr w:rsidR="00D255D3" w14:paraId="41F92555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2773AA5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311C0C1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6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B1C8CD9" w14:textId="0E054E51" w:rsidR="00D255D3" w:rsidRDefault="00D255D3" w:rsidP="00D255D3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54276A" w14:textId="22B53E62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6,884,520,000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478EB65" w14:textId="586BF78B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7,393,134,845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DEB4C05" w14:textId="659108A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6D03CD9" w14:textId="5003D788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BB334B" w14:textId="7A7234F9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7,393,134,845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1AB6B48" w14:textId="3322B750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83F9B5A" w14:textId="73AEF89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B377848" w14:textId="37290366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A0E188D" w14:textId="73A485F5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7,393,134,845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9D0D47B" w14:textId="58EE1EF8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B7444CF" w14:textId="6D953D3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6806FAC" w14:textId="4229F79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7,393,134,845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848F559" w14:textId="593F81A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508,614,845</w:t>
            </w:r>
          </w:p>
        </w:tc>
      </w:tr>
      <w:tr w:rsidR="00D255D3" w14:paraId="4019103E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E1A0B18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82849B3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7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5CA0116C" w14:textId="4D67D4BD" w:rsidR="00D255D3" w:rsidRDefault="00D255D3" w:rsidP="00D255D3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契稅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C93B53" w14:textId="032FA5E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1,148,257,000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9F57F85" w14:textId="597AD6D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1,037,058,296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A29FD24" w14:textId="58AB7798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7E11029" w14:textId="41A6A2FF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35FD0B" w14:textId="022488DB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1,037,058,296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2394420" w14:textId="5BF07DFE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9F72AC8" w14:textId="0E1EC66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A312C79" w14:textId="2C463649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B840B6D" w14:textId="5966B4E2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1,037,058,296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3B73CE5" w14:textId="3CD78755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7A81766" w14:textId="5C768332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69687C8" w14:textId="4D7B118F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1,037,058,296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7E3FACB" w14:textId="6C566690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- 111,198,704</w:t>
            </w:r>
          </w:p>
        </w:tc>
      </w:tr>
      <w:tr w:rsidR="00D255D3" w14:paraId="71501AF5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C90F3D7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FE7465C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8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6832DA8" w14:textId="4C0B69B6" w:rsidR="00D255D3" w:rsidRDefault="00D255D3" w:rsidP="00D255D3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娛樂稅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7B7825" w14:textId="42E83A1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129,234,000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8BD15C9" w14:textId="08E01720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125,486,432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8F97A8A" w14:textId="1BDF615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DED4A6" w14:textId="11559A4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090E051" w14:textId="1F1BA57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125,486,432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0FA2837" w14:textId="6E9B9EE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7E5A6F1" w14:textId="460146E6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0422C24" w14:textId="236AB295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5A42A94" w14:textId="0C2B781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125,486,432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602773D" w14:textId="735DFD0B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7A52239" w14:textId="5793E9C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51EADFD" w14:textId="30F5E88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125,486,432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5058F1C" w14:textId="10B5172B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- 3,747,568</w:t>
            </w:r>
          </w:p>
        </w:tc>
      </w:tr>
      <w:tr w:rsidR="00D255D3" w14:paraId="3307DFD9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232E885B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B31C08F" w14:textId="7A17A00F" w:rsidR="00D255D3" w:rsidRPr="00EB7A0A" w:rsidRDefault="00D255D3" w:rsidP="00D255D3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9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EB4FBF3" w14:textId="1F4FC4A1" w:rsidR="00D255D3" w:rsidRDefault="00D255D3" w:rsidP="00D255D3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32767E" w14:textId="4FECDD22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35,398,181,000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AF871BF" w14:textId="1C7F85C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36,420,588,440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830B283" w14:textId="26B766AD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917,602,904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F3D0475" w14:textId="1AAFD202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E0F78A" w14:textId="4DC69458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37,338,191,344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B85267F" w14:textId="6C080EA2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E22CD46" w14:textId="333D7CE8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829C8ED" w14:textId="2D378061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60E056A" w14:textId="7D5B385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36,420,588,440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2F27AC4" w14:textId="788D816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917,602,904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B5C8114" w14:textId="724E8155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6D0A7DE" w14:textId="35B1B37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37,338,191,344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DC4D40D" w14:textId="025EA7E6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1,940,010,344</w:t>
            </w:r>
          </w:p>
        </w:tc>
      </w:tr>
      <w:tr w:rsidR="00D255D3" w:rsidRPr="00D468E3" w14:paraId="1716DBAD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16F0475" w14:textId="77777777" w:rsidR="00D255D3" w:rsidRPr="00D468E3" w:rsidRDefault="00D255D3" w:rsidP="00D255D3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12"/>
                <w:sz w:val="20"/>
              </w:rPr>
              <w:t>2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B0AB5FA" w14:textId="77777777" w:rsidR="00D255D3" w:rsidRPr="00D468E3" w:rsidRDefault="00D255D3" w:rsidP="00D255D3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04F3F784" w14:textId="77777777" w:rsidR="00D255D3" w:rsidRPr="00D468E3" w:rsidRDefault="00D255D3" w:rsidP="00D255D3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D468E3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6B2AB4" w14:textId="78B5C96D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854,738,000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520FE0" w14:textId="4169297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1,714,034,366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737C35A" w14:textId="1955C498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242,433,807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4E3403" w14:textId="2D1AB55F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2E5737" w14:textId="24EE3375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1,956,468,173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CD4CA32" w14:textId="5BB9508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A5DCB9D" w14:textId="7989089F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B590BCB" w14:textId="7ACBEDD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22648B4" w14:textId="160D0895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1,714,034,366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1C0190C" w14:textId="133E45A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242,433,807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18DE4A2" w14:textId="09D76960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B88FDAE" w14:textId="10CAD52B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1,956,468,173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178EC88" w14:textId="209B0F0D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1,101,730,173</w:t>
            </w:r>
          </w:p>
        </w:tc>
      </w:tr>
      <w:tr w:rsidR="00D255D3" w14:paraId="75177483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2F62D26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92F0414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BBC3966" w14:textId="77777777" w:rsidR="00D255D3" w:rsidRDefault="00D255D3" w:rsidP="00D255D3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F2D87E" w14:textId="63DEE88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826,479,000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683CD5" w14:textId="04E147AF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1,508,169,647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AF26FCE" w14:textId="5DA4284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242,433,394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1B7DCB3" w14:textId="14E8293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59A6E9B" w14:textId="6440D9A5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1,750,603,041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0921743" w14:textId="0DBC248D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F932ED9" w14:textId="06FC6F4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C78F593" w14:textId="26AA5B0B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771F1D3" w14:textId="192D9C98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1,508,169,647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9571B5E" w14:textId="1158BE5F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242,433,394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DC1DEC2" w14:textId="5AA1E2F9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18B8AC0" w14:textId="3DA3B9B1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1,750,603,041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156AC2A" w14:textId="19A23BB5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924,124,041</w:t>
            </w:r>
          </w:p>
        </w:tc>
      </w:tr>
      <w:tr w:rsidR="00D255D3" w14:paraId="2F4C1F08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FDDBAB5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8506D2D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0790C65" w14:textId="77777777" w:rsidR="00D255D3" w:rsidRDefault="00D255D3" w:rsidP="00D255D3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DD6F9C" w14:textId="4BF42CEF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0F833F" w14:textId="71288F15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4,418,710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E2ADDFA" w14:textId="4D7E1CF5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92B4B6" w14:textId="2FB70B3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02B6B61" w14:textId="4A9E9640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4,418,710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CC34A18" w14:textId="5F1EF5EB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AFE5D3F" w14:textId="760F12F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B4C349F" w14:textId="1871196D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58B7F9F" w14:textId="1A6D3980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4,418,710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3ABB1A8" w14:textId="1D510BF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CCB4B06" w14:textId="089F97ED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E0A32F2" w14:textId="62EA3679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4,418,710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8513ADF" w14:textId="6D06720E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4,408,710</w:t>
            </w:r>
          </w:p>
        </w:tc>
      </w:tr>
      <w:tr w:rsidR="00D255D3" w14:paraId="10E6F1B1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64F3B38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89F877E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1B1DD6CD" w14:textId="77777777" w:rsidR="00D255D3" w:rsidRDefault="00D255D3" w:rsidP="00D255D3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C62AD9" w14:textId="1413E735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28,249,000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7669F65" w14:textId="506827E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201,446,009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6FDDA5A" w14:textId="13DAB68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413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3AEA7C8" w14:textId="1F90D62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676B83" w14:textId="24ACDC22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201,446,422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09461D8" w14:textId="25C150F8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77A92D5" w14:textId="748EB60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45FB67F" w14:textId="3D4EF39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6E8D3B1" w14:textId="03209358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201,446,009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D0E17ED" w14:textId="7BE40B78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413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0B8A4C7" w14:textId="65C8F6A1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69663A5" w14:textId="4BBCEA21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201,446,422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279ACCD" w14:textId="1B598A00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173,197,422</w:t>
            </w:r>
          </w:p>
        </w:tc>
      </w:tr>
      <w:tr w:rsidR="00D255D3" w:rsidRPr="00D468E3" w14:paraId="4781FC52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6D2D625" w14:textId="77777777" w:rsidR="00D255D3" w:rsidRPr="00D468E3" w:rsidRDefault="00D255D3" w:rsidP="00D255D3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12"/>
                <w:sz w:val="20"/>
              </w:rPr>
              <w:t>3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16DEE74" w14:textId="77777777" w:rsidR="00D255D3" w:rsidRPr="00D468E3" w:rsidRDefault="00D255D3" w:rsidP="00D255D3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5161CE01" w14:textId="77777777" w:rsidR="00D255D3" w:rsidRPr="00D468E3" w:rsidRDefault="00D255D3" w:rsidP="00D255D3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D468E3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28CB7D" w14:textId="5CFEA9A9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3,687,454,000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8134D0F" w14:textId="43C3B22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3,712,611,638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77FF957" w14:textId="363D346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22,015,655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38D3D9F" w14:textId="4851DA1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81CD62" w14:textId="546508F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3,734,627,293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AB11386" w14:textId="21132C80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646DD51" w14:textId="26B63A79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7A51389" w14:textId="41D0A59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2EB67EE" w14:textId="777992CB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3,712,611,638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BFEE449" w14:textId="685EC54D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22,015,655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C88A1A7" w14:textId="76D5BE42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0AE7B68" w14:textId="328EB85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3,734,627,293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0C1024C" w14:textId="0F1E67E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47,173,293</w:t>
            </w:r>
          </w:p>
        </w:tc>
      </w:tr>
      <w:tr w:rsidR="00D255D3" w14:paraId="761B31CC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0B9AB81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DF56C46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5B478F4C" w14:textId="77777777" w:rsidR="00D255D3" w:rsidRDefault="00D255D3" w:rsidP="00D255D3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513697" w14:textId="463079EB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830,132,000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A832D8" w14:textId="4848E04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832,483,134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8B36933" w14:textId="1C01B67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5D7B67A" w14:textId="1BA35EEB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801DFF" w14:textId="0CE1C52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832,483,134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10B718A" w14:textId="688BEC26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F0F93EC" w14:textId="2E1157C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3AAA7F1" w14:textId="18B1CC5F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4F98EEA" w14:textId="4EC7794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832,483,134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4EC499F" w14:textId="65EF4191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D155D2" w14:textId="479B774B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D612E9" w14:textId="4D42FD6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832,483,134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3A04245" w14:textId="778963F6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2,351,134</w:t>
            </w:r>
          </w:p>
        </w:tc>
      </w:tr>
      <w:tr w:rsidR="00D255D3" w14:paraId="41C61539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C524C0F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C3C931F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AE4E487" w14:textId="77777777" w:rsidR="00D255D3" w:rsidRDefault="00D255D3" w:rsidP="00D255D3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1FE7D5" w14:textId="0954332B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2,857,322,000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50DB995" w14:textId="533781E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2,880,128,504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A9575DA" w14:textId="057630DE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22,015,655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D6F52E" w14:textId="272138B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B88960A" w14:textId="5E6245CF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2,902,144,159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1F0DD8B" w14:textId="2281A6A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06FE428" w14:textId="50EC4591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F909105" w14:textId="0A835CFE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8185962" w14:textId="67001A62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2,880,128,504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92A0C5F" w14:textId="6697C33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22,015,655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D297772" w14:textId="4551328F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AD82F92" w14:textId="3A23A06F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2,902,144,159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2A5E81A" w14:textId="282D0A3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44,822,159</w:t>
            </w:r>
          </w:p>
        </w:tc>
      </w:tr>
      <w:tr w:rsidR="00D255D3" w:rsidRPr="00D468E3" w14:paraId="203D7537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728F522" w14:textId="77777777" w:rsidR="00D255D3" w:rsidRPr="00D468E3" w:rsidRDefault="00D255D3" w:rsidP="00D255D3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95119DB" w14:textId="77777777" w:rsidR="00D255D3" w:rsidRPr="00D468E3" w:rsidRDefault="00D255D3" w:rsidP="00D255D3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2759ADBE" w14:textId="77777777" w:rsidR="00D255D3" w:rsidRPr="00D468E3" w:rsidRDefault="00D255D3" w:rsidP="00D255D3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D468E3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6B1AEE" w14:textId="60D9F66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355,334,000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5F4EC2F" w14:textId="18DEC2D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465,761,915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015AB1A" w14:textId="4C77319F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10,702,088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A51F118" w14:textId="7F71886D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49AE7BA" w14:textId="28B8365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476,464,003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5B8CBBE" w14:textId="7545FDA0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D6D3DEB" w14:textId="767DC96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2ED50FC" w14:textId="07158C60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548D3FA" w14:textId="66E947F1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465,761,915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5F8DE30" w14:textId="4220111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10,702,088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7708C09" w14:textId="3E9B9B71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3B922BE" w14:textId="11829E0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476,464,003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07694F6" w14:textId="08C36ADF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121,130,003</w:t>
            </w:r>
          </w:p>
        </w:tc>
      </w:tr>
      <w:tr w:rsidR="00D255D3" w14:paraId="7BA8E414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0C67C45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99A533D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0077FB7E" w14:textId="77777777" w:rsidR="00D255D3" w:rsidRDefault="00D255D3" w:rsidP="00D255D3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F7CA52" w14:textId="128E4FD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322,568,000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E197272" w14:textId="537AD3DE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390,213,745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1486FC6" w14:textId="78EA2552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10,695,088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F4AD63" w14:textId="1C6633C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FAC7A1F" w14:textId="04BE5CD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400,908,833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6D5B1DB" w14:textId="2C1AF756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F14FA0C" w14:textId="1686003F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2C96FE2" w14:textId="590CF172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D5FC8E" w14:textId="324F4FB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390,213,745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046AA0E" w14:textId="5F3E053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10,695,088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1F6A616" w14:textId="4CA5CCA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E4E9361" w14:textId="5ED810D2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400,908,833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778AD9B" w14:textId="7EBFC4A0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78,340,833</w:t>
            </w:r>
          </w:p>
        </w:tc>
      </w:tr>
      <w:tr w:rsidR="00D255D3" w14:paraId="72EF7D08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942CC21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29DC104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90284AD" w14:textId="77777777" w:rsidR="00D255D3" w:rsidRDefault="00D255D3" w:rsidP="00D255D3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A8D2F7" w14:textId="46B2D7D0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32,766,000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7B219B6" w14:textId="79F1DF1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75,548,170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69115A3" w14:textId="7A0FBAF0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6F7E2BD" w14:textId="764C54E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EC21BF1" w14:textId="7140198F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75,555,170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7B6B7A1" w14:textId="778BE2AB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7AF7579" w14:textId="731D04A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13AA8EE" w14:textId="67D220FE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26F839B" w14:textId="15D53370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75,548,170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B18C6A5" w14:textId="6C43362E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7,000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0899304" w14:textId="4F74D64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8D9C9A9" w14:textId="4E0CAE3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75,555,170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61A1DA1" w14:textId="72F8E85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42,789,170</w:t>
            </w:r>
          </w:p>
        </w:tc>
      </w:tr>
      <w:tr w:rsidR="00D255D3" w:rsidRPr="00D468E3" w14:paraId="105A6D4C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89C8A0C" w14:textId="77777777" w:rsidR="00D255D3" w:rsidRPr="00D468E3" w:rsidRDefault="00D255D3" w:rsidP="00D255D3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12"/>
                <w:sz w:val="20"/>
              </w:rPr>
              <w:t>5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868EF29" w14:textId="77777777" w:rsidR="00D255D3" w:rsidRPr="00D468E3" w:rsidRDefault="00D255D3" w:rsidP="00D255D3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4CABDAF3" w14:textId="77777777" w:rsidR="00D255D3" w:rsidRPr="00D468E3" w:rsidRDefault="00D255D3" w:rsidP="00D255D3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D468E3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FB7B0F" w14:textId="5B2FA6E9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156,075,000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ACE60A" w14:textId="336C0681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164,306,861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501BD36" w14:textId="540E380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EC4A792" w14:textId="593DC769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95D558C" w14:textId="595B5280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164,306,861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CA7969B" w14:textId="7D6014C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4497B5F" w14:textId="1E5BCB5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20EB4CC" w14:textId="569C9576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93A9BF4" w14:textId="463895B5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164,306,861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87D88B5" w14:textId="79F6376F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2F2408A" w14:textId="69761CE6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2A2D2F3" w14:textId="68D3B9AB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164,306,861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B838A38" w14:textId="54ECCE4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8,231,861</w:t>
            </w:r>
          </w:p>
        </w:tc>
      </w:tr>
      <w:tr w:rsidR="00D255D3" w14:paraId="4A76F8BC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81FC61C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60027A4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7EFDA800" w14:textId="77777777" w:rsidR="00D255D3" w:rsidRDefault="00D255D3" w:rsidP="00D255D3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營業基金盈餘繳庫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22F7B7" w14:textId="23B7FA18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932,000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C862117" w14:textId="430A9648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7,150,600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0B041A1" w14:textId="51C1540D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4D281E5" w14:textId="3AF2667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CE282D" w14:textId="5B5EF235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7,150,600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1E81518" w14:textId="6E4EFEBF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F7E3640" w14:textId="13066A9B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7F40ABE" w14:textId="12A2364D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84CFE86" w14:textId="3AD84991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7,150,600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CCD6346" w14:textId="731F1A7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E66535D" w14:textId="2D20BAE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698F5F2" w14:textId="4B2EB381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7,150,600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520129D" w14:textId="4A67389B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6,218,600</w:t>
            </w:r>
          </w:p>
        </w:tc>
      </w:tr>
      <w:tr w:rsidR="00D255D3" w14:paraId="4CABE199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51312D1F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69CDC85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2AC4C77D" w14:textId="7C72AD4F" w:rsidR="00D255D3" w:rsidRPr="00226FF6" w:rsidRDefault="00D255D3" w:rsidP="00D255D3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22"/>
                <w:sz w:val="20"/>
              </w:rPr>
            </w:pPr>
            <w:r w:rsidRPr="00226FF6">
              <w:rPr>
                <w:rFonts w:ascii="標楷體" w:eastAsia="標楷體" w:hAnsi="標楷體" w:hint="eastAsia"/>
                <w:noProof/>
                <w:spacing w:val="-22"/>
                <w:sz w:val="20"/>
              </w:rPr>
              <w:t>非營業特種基金賸餘繳庫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25D2D6" w14:textId="3BE1847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155,123,000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8164011" w14:textId="680E629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156,535,775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8A4D4B3" w14:textId="2CBFEBD6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68088B5" w14:textId="497A365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094BA3" w14:textId="1AD44F8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156,535,775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BA79BC9" w14:textId="0C1956A2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8103354" w14:textId="50C21A50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08DF807" w14:textId="3CC5AC48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1710E91" w14:textId="712DFFAB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156,535,775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948AB57" w14:textId="435945E8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3E1FA33" w14:textId="4E47C78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F486F4F" w14:textId="6C9120C5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156,535,775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8E32269" w14:textId="09EFFF48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1,412,775</w:t>
            </w:r>
          </w:p>
        </w:tc>
      </w:tr>
      <w:tr w:rsidR="00D255D3" w14:paraId="22F98894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8FA810C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D359ABA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C7DA4AA" w14:textId="77777777" w:rsidR="00D255D3" w:rsidRDefault="00D255D3" w:rsidP="00D255D3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投資收益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22F876" w14:textId="2F07405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20,000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7A26D28" w14:textId="519604AE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620,486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D426A68" w14:textId="0DCD027D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7F8C736" w14:textId="502D4051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FF3BA2" w14:textId="4720CD1D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620,486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39F8799" w14:textId="0005DD61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A21D8F2" w14:textId="3B98C511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F8C5FA7" w14:textId="4804E7EF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73E7C28" w14:textId="3B48CBD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620,486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32DF95A" w14:textId="69A9AAC2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5C3BDF8" w14:textId="42BD97F5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15BCFDA" w14:textId="60694931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620,486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A41A23B" w14:textId="55958025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600,486</w:t>
            </w:r>
          </w:p>
        </w:tc>
      </w:tr>
      <w:tr w:rsidR="00D255D3" w:rsidRPr="00D468E3" w14:paraId="409D1F4D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59F952C2" w14:textId="77777777" w:rsidR="00D255D3" w:rsidRPr="00D468E3" w:rsidRDefault="00D255D3" w:rsidP="00D255D3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12"/>
                <w:sz w:val="20"/>
              </w:rPr>
              <w:t>6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CE8B0C5" w14:textId="77777777" w:rsidR="00D255D3" w:rsidRPr="00D468E3" w:rsidRDefault="00D255D3" w:rsidP="00D255D3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15D25CAC" w14:textId="77777777" w:rsidR="00D255D3" w:rsidRPr="00D468E3" w:rsidRDefault="00D255D3" w:rsidP="00D255D3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D468E3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39E390" w14:textId="400171A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54,878,693,000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DBE42D" w14:textId="5128C096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48,999,531,848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BCD7C86" w14:textId="4630FB0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1,539,501,221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2EE2EC" w14:textId="75950E29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C41AB9" w14:textId="1773C4BF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50,539,033,069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84224BD" w14:textId="3A6B4D25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C88587A" w14:textId="34FF404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5B716CA" w14:textId="3C2A1571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BF20E62" w14:textId="578A4089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48,999,531,848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01EBEFD" w14:textId="7BE33C6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1,539,501,221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691AD48" w14:textId="60BBB39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DB14D91" w14:textId="6F23857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50,539,033,069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5F9862C" w14:textId="2B7F8E4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- 4,339,659,931</w:t>
            </w:r>
          </w:p>
        </w:tc>
      </w:tr>
      <w:tr w:rsidR="00D255D3" w14:paraId="10D2AB74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6C6943A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B316B4E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1EE814D" w14:textId="77777777" w:rsidR="00D255D3" w:rsidRDefault="00D255D3" w:rsidP="00D255D3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E34B74" w14:textId="2FE55151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54,878,693,000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BD26ADF" w14:textId="7BCF8FB2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48,999,531,848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25ABCA9" w14:textId="7F847B26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1,539,501,221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047C74" w14:textId="68A48C3B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275EE9" w14:textId="44001A4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50,539,033,069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A70D249" w14:textId="385A33A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53FF27E" w14:textId="0AC41DCD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146998D" w14:textId="4E9884C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C7D7E88" w14:textId="2E05A6EE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48,999,531,848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56BE5BF" w14:textId="53991052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1,539,501,221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759AF05" w14:textId="44FA1C31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69C3C77" w14:textId="235FF32B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50,539,033,069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2C87F90" w14:textId="32A74819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- 4,339,659,931</w:t>
            </w:r>
          </w:p>
        </w:tc>
      </w:tr>
      <w:tr w:rsidR="00D255D3" w:rsidRPr="00D468E3" w14:paraId="0F46F303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D084998" w14:textId="77777777" w:rsidR="00D255D3" w:rsidRPr="00D468E3" w:rsidRDefault="00D255D3" w:rsidP="00D255D3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12"/>
                <w:sz w:val="20"/>
              </w:rPr>
              <w:t>7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1FC3EDC" w14:textId="77777777" w:rsidR="00D255D3" w:rsidRPr="00D468E3" w:rsidRDefault="00D255D3" w:rsidP="00D255D3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05045478" w14:textId="77777777" w:rsidR="00D255D3" w:rsidRPr="00D468E3" w:rsidRDefault="00D255D3" w:rsidP="00D255D3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D468E3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292B35" w14:textId="64F9276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200,812,000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06B38CA" w14:textId="6481CCC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192,109,843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C6E817D" w14:textId="460913B0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2,315,829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66A65A9" w14:textId="293DB600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CAE8A5" w14:textId="0E592D6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194,425,672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54C03A5" w14:textId="3BD3AB22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034949A" w14:textId="6AD63A6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C35B29D" w14:textId="19DCC14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311DC46" w14:textId="21F89D45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192,109,843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F3C157C" w14:textId="3CA7C42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2,315,829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F112EC3" w14:textId="0B108598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13BAADB" w14:textId="5B60FA0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194,425,672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916805B" w14:textId="60D0CD6E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- 6,386,328</w:t>
            </w:r>
          </w:p>
        </w:tc>
      </w:tr>
      <w:tr w:rsidR="00D255D3" w14:paraId="3F41B422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2FE5664D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E9251E5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1E5C8154" w14:textId="77777777" w:rsidR="00D255D3" w:rsidRDefault="00D255D3" w:rsidP="00D255D3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DA43C3" w14:textId="71059A40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200,812,000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9667E49" w14:textId="1009392B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192,109,843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C078652" w14:textId="366B3C08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2,315,829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7B8BC6D" w14:textId="2B1A50A2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52163C3" w14:textId="6E4DD148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194,425,672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CFCF23B" w14:textId="7688E888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EE5725C" w14:textId="24209D7F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36124B7" w14:textId="43D9DFB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0CA4C88" w14:textId="604DC13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192,109,843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BE6E542" w14:textId="2BFC39C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2,315,829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3F5E55F" w14:textId="2D39D28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B6D69E5" w14:textId="3BB282C8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194,425,672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F843DBF" w14:textId="785E9F73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- 6,386,328</w:t>
            </w:r>
          </w:p>
        </w:tc>
      </w:tr>
      <w:tr w:rsidR="00D255D3" w:rsidRPr="00D468E3" w14:paraId="62282266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56A85DFB" w14:textId="77777777" w:rsidR="00D255D3" w:rsidRPr="00D468E3" w:rsidRDefault="00D255D3" w:rsidP="00D255D3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D468E3">
              <w:rPr>
                <w:rFonts w:ascii="新細明體" w:hAnsi="新細明體"/>
                <w:b/>
                <w:noProof/>
                <w:spacing w:val="-12"/>
                <w:sz w:val="20"/>
              </w:rPr>
              <w:t>8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42A5A07" w14:textId="77777777" w:rsidR="00D255D3" w:rsidRPr="00D468E3" w:rsidRDefault="00D255D3" w:rsidP="00D255D3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37CC6AFA" w14:textId="77777777" w:rsidR="00D255D3" w:rsidRPr="00D468E3" w:rsidRDefault="00D255D3" w:rsidP="00D255D3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D468E3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30C7A5" w14:textId="6E30D0DD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2,089,817,000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67E214" w14:textId="0D9D0CC0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2,295,763,232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658EAA4" w14:textId="36528EB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52,872,481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2E5318" w14:textId="1C341480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8369E6D" w14:textId="3755BCA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2,348,635,713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268AC37" w14:textId="197026B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4A3940B" w14:textId="7C2CDD7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2735092" w14:textId="78E422C8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CE6E46E" w14:textId="102EBB1E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2,295,763,232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0D61F50" w14:textId="3A40B21F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52,872,481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17C0141" w14:textId="56D4E39E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D48CF24" w14:textId="1A642D5A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2,348,635,713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D3F5837" w14:textId="1757F181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703FB4">
              <w:rPr>
                <w:rFonts w:ascii="新細明體" w:hAnsi="新細明體"/>
                <w:b/>
                <w:noProof/>
                <w:sz w:val="20"/>
              </w:rPr>
              <w:t>258,818,713</w:t>
            </w:r>
          </w:p>
        </w:tc>
      </w:tr>
      <w:tr w:rsidR="00D255D3" w14:paraId="35D7CD2A" w14:textId="77777777" w:rsidTr="007A15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38BC9CE4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6DB97A4" w14:textId="77777777" w:rsidR="00D255D3" w:rsidRDefault="00D255D3" w:rsidP="00D255D3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EB7A0A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21554CFD" w14:textId="77777777" w:rsidR="00D255D3" w:rsidRDefault="00D255D3" w:rsidP="00D255D3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B7A0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775AA7" w14:textId="48EB6500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2,089,817,000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DDDA337" w14:textId="3A7182C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2,295,763,232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ACB5A10" w14:textId="1A9325B6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52,872,481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4ACC91" w14:textId="024FDCB5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E96855A" w14:textId="4913ADBB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2,348,635,713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F86D41D" w14:textId="07431355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28457A5" w14:textId="22A88D3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A231933" w14:textId="5773AE84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F8AA593" w14:textId="31EA7046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2,295,763,232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4FECF65" w14:textId="3AC2C75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52,872,481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E672B1B" w14:textId="3333470C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6EDADB5" w14:textId="1F771437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2,348,635,713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72DDF2E" w14:textId="1BCA8CC0" w:rsidR="00D255D3" w:rsidRPr="00703FB4" w:rsidRDefault="00D255D3" w:rsidP="00D255D3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703FB4">
              <w:rPr>
                <w:rFonts w:ascii="新細明體" w:hAnsi="新細明體"/>
                <w:noProof/>
                <w:sz w:val="20"/>
              </w:rPr>
              <w:t>258,818,713</w:t>
            </w:r>
          </w:p>
        </w:tc>
      </w:tr>
    </w:tbl>
    <w:p w14:paraId="60228284" w14:textId="77777777" w:rsidR="003C15BB" w:rsidRDefault="003C15BB">
      <w:pPr>
        <w:ind w:right="414"/>
        <w:rPr>
          <w:rFonts w:eastAsia="標楷體"/>
          <w:sz w:val="22"/>
        </w:rPr>
      </w:pPr>
    </w:p>
    <w:sectPr w:rsidR="003C15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70FC3E" w14:textId="77777777" w:rsidR="000C27E0" w:rsidRDefault="000C27E0">
      <w:r>
        <w:separator/>
      </w:r>
    </w:p>
  </w:endnote>
  <w:endnote w:type="continuationSeparator" w:id="0">
    <w:p w14:paraId="63CA2DC7" w14:textId="77777777" w:rsidR="000C27E0" w:rsidRDefault="000C2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93F54B" w14:textId="77777777" w:rsidR="005B1119" w:rsidRDefault="005B111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BF903C" w14:textId="77777777" w:rsidR="005B1119" w:rsidRDefault="005B1119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13A7F9" w14:textId="7B462EEE" w:rsidR="008E52F1" w:rsidRDefault="008E52F1" w:rsidP="008E5246">
    <w:pPr>
      <w:pStyle w:val="a4"/>
      <w:jc w:val="center"/>
    </w:pPr>
    <w:r w:rsidRPr="008E52F1">
      <w:rPr>
        <w:rFonts w:ascii="標楷體" w:eastAsia="標楷體" w:hAnsi="標楷體" w:hint="eastAsia"/>
      </w:rPr>
      <w:t>第</w:t>
    </w:r>
    <w:r w:rsidR="00DB171E">
      <w:rPr>
        <w:rFonts w:ascii="標楷體" w:eastAsia="標楷體" w:hAnsi="標楷體" w:hint="eastAsia"/>
      </w:rPr>
      <w:t>8</w:t>
    </w:r>
    <w:r w:rsidRPr="008E52F1">
      <w:rPr>
        <w:rFonts w:ascii="標楷體" w:eastAsia="標楷體" w:hAnsi="標楷體" w:hint="eastAsia"/>
      </w:rPr>
      <w:t>-2頁</w:t>
    </w: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F5FA37" w14:textId="77777777" w:rsidR="000C27E0" w:rsidRDefault="000C27E0">
      <w:r>
        <w:separator/>
      </w:r>
    </w:p>
  </w:footnote>
  <w:footnote w:type="continuationSeparator" w:id="0">
    <w:p w14:paraId="4743EDDF" w14:textId="77777777" w:rsidR="000C27E0" w:rsidRDefault="000C27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A75C29" w14:textId="77777777" w:rsidR="005B1119" w:rsidRDefault="005B11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04B904" w14:textId="38EF45D9" w:rsidR="00A82CB1" w:rsidRDefault="00E4411B">
    <w:pPr>
      <w:pStyle w:val="a3"/>
      <w:jc w:val="center"/>
    </w:pPr>
    <w:r w:rsidRPr="00E4411B">
      <w:rPr>
        <w:rFonts w:ascii="標楷體" w:eastAsia="標楷體" w:hAnsi="標楷體" w:hint="eastAsia"/>
        <w:b/>
        <w:spacing w:val="60"/>
        <w:sz w:val="32"/>
        <w:szCs w:val="32"/>
        <w:u w:val="single"/>
      </w:rPr>
      <w:t>貳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E4411B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Pr="00E4411B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E4411B">
      <w:rPr>
        <w:rFonts w:ascii="標楷體" w:eastAsia="標楷體" w:hAnsi="標楷體" w:hint="eastAsia"/>
        <w:b/>
        <w:spacing w:val="60"/>
        <w:sz w:val="32"/>
        <w:szCs w:val="32"/>
        <w:u w:val="single"/>
      </w:rPr>
      <w:t>南市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E4411B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E4411B">
      <w:rPr>
        <w:rFonts w:ascii="標楷體" w:eastAsia="標楷體" w:hAnsi="標楷體"/>
        <w:bCs/>
        <w:spacing w:val="60"/>
        <w:sz w:val="32"/>
      </w:rPr>
      <w:t>(續)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134A99" w14:textId="4E614FFB" w:rsidR="00A82CB1" w:rsidRDefault="00807973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3C15B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5B1119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="00E4411B" w:rsidRPr="00E4411B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="00E4411B" w:rsidRPr="00E4411B">
      <w:rPr>
        <w:rFonts w:ascii="標楷體" w:eastAsia="標楷體" w:hAnsi="標楷體" w:hint="eastAsia"/>
        <w:b/>
        <w:spacing w:val="60"/>
        <w:sz w:val="32"/>
        <w:u w:val="single"/>
      </w:rPr>
      <w:t>南市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="00E4411B" w:rsidRPr="00E4411B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7E0"/>
    <w:rsid w:val="000C27E0"/>
    <w:rsid w:val="000E0216"/>
    <w:rsid w:val="00183F3F"/>
    <w:rsid w:val="00226FF6"/>
    <w:rsid w:val="003C15BB"/>
    <w:rsid w:val="00501CFF"/>
    <w:rsid w:val="005B1119"/>
    <w:rsid w:val="00703FB4"/>
    <w:rsid w:val="007A15B1"/>
    <w:rsid w:val="00807973"/>
    <w:rsid w:val="008E5246"/>
    <w:rsid w:val="008E52F1"/>
    <w:rsid w:val="009C47CC"/>
    <w:rsid w:val="00A82CB1"/>
    <w:rsid w:val="00CB0F10"/>
    <w:rsid w:val="00D255D3"/>
    <w:rsid w:val="00DB171E"/>
    <w:rsid w:val="00DF667B"/>
    <w:rsid w:val="00E4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2F0C6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8E52F1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8E52F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1LfpL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1LfpL歲入來源別總表.dot</Template>
  <TotalTime>15</TotalTime>
  <Pages>1</Pages>
  <Words>677</Words>
  <Characters>2874</Characters>
  <Application>Microsoft Office Word</Application>
  <DocSecurity>0</DocSecurity>
  <Lines>23</Lines>
  <Paragraphs>7</Paragraphs>
  <ScaleCrop>false</ScaleCrop>
  <Company>N.A.O.</Company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陳美芳</dc:creator>
  <cp:keywords/>
  <cp:lastModifiedBy>吳文馨</cp:lastModifiedBy>
  <cp:revision>12</cp:revision>
  <dcterms:created xsi:type="dcterms:W3CDTF">2025-06-04T08:16:00Z</dcterms:created>
  <dcterms:modified xsi:type="dcterms:W3CDTF">2026-06-08T00:43:00Z</dcterms:modified>
</cp:coreProperties>
</file>